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9F4F2" w14:textId="77777777" w:rsidR="00243BFD" w:rsidRDefault="00243BFD" w:rsidP="00243BFD">
      <w:r>
        <w:rPr>
          <w:u w:val="single"/>
        </w:rPr>
        <w:t>Thomas FERNYS</w:t>
      </w:r>
      <w:r>
        <w:t xml:space="preserve">     </w:t>
      </w:r>
      <w:proofErr w:type="gramStart"/>
      <w:r>
        <w:t xml:space="preserve">   (</w:t>
      </w:r>
      <w:proofErr w:type="gramEnd"/>
      <w:r>
        <w:t>fl.1464)</w:t>
      </w:r>
    </w:p>
    <w:p w14:paraId="33B6F2D5" w14:textId="77777777" w:rsidR="00243BFD" w:rsidRDefault="00243BFD" w:rsidP="00243BFD">
      <w:r>
        <w:t>of Chester.</w:t>
      </w:r>
    </w:p>
    <w:p w14:paraId="0C8EA63B" w14:textId="77777777" w:rsidR="00243BFD" w:rsidRDefault="00243BFD" w:rsidP="00243BFD"/>
    <w:p w14:paraId="578BD889" w14:textId="77777777" w:rsidR="00243BFD" w:rsidRDefault="00243BFD" w:rsidP="00243BFD"/>
    <w:p w14:paraId="2AFED4F7" w14:textId="77777777" w:rsidR="00243BFD" w:rsidRDefault="00243BFD" w:rsidP="00243BFD">
      <w:r>
        <w:tab/>
        <w:t>1464</w:t>
      </w:r>
      <w:r>
        <w:tab/>
        <w:t>He was fined 6s 8d for having prostitutes in his cellar.</w:t>
      </w:r>
    </w:p>
    <w:p w14:paraId="0D3CCF5E" w14:textId="77777777" w:rsidR="00243BFD" w:rsidRDefault="00243BFD" w:rsidP="00243BFD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70EBEF22" w14:textId="77777777" w:rsidR="00243BFD" w:rsidRDefault="00243BFD" w:rsidP="00243BFD">
      <w:pPr>
        <w:ind w:left="720" w:firstLine="720"/>
      </w:pPr>
      <w:r>
        <w:t>pub. The Cheshire Community Council, 1971, p.30)</w:t>
      </w:r>
    </w:p>
    <w:p w14:paraId="2641EF14" w14:textId="77777777" w:rsidR="00243BFD" w:rsidRDefault="00243BFD" w:rsidP="00243BFD"/>
    <w:p w14:paraId="4A7D9254" w14:textId="77777777" w:rsidR="00243BFD" w:rsidRDefault="00243BFD" w:rsidP="00243BFD"/>
    <w:p w14:paraId="4E6385F8" w14:textId="77777777" w:rsidR="00243BFD" w:rsidRDefault="00243BFD" w:rsidP="00243BFD">
      <w:r>
        <w:t>14 January 2023</w:t>
      </w:r>
    </w:p>
    <w:p w14:paraId="625CCA8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66FAE" w14:textId="77777777" w:rsidR="00243BFD" w:rsidRDefault="00243BFD" w:rsidP="009139A6">
      <w:r>
        <w:separator/>
      </w:r>
    </w:p>
  </w:endnote>
  <w:endnote w:type="continuationSeparator" w:id="0">
    <w:p w14:paraId="2D3EC030" w14:textId="77777777" w:rsidR="00243BFD" w:rsidRDefault="00243B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851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622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150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1D99C" w14:textId="77777777" w:rsidR="00243BFD" w:rsidRDefault="00243BFD" w:rsidP="009139A6">
      <w:r>
        <w:separator/>
      </w:r>
    </w:p>
  </w:footnote>
  <w:footnote w:type="continuationSeparator" w:id="0">
    <w:p w14:paraId="4A2085D1" w14:textId="77777777" w:rsidR="00243BFD" w:rsidRDefault="00243B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E78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CA3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289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BFD"/>
    <w:rsid w:val="000666E0"/>
    <w:rsid w:val="00243BF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61500"/>
  <w15:chartTrackingRefBased/>
  <w15:docId w15:val="{DE898066-9E9E-420E-9822-8CE94EE7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B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2023-04-15T19:50:00Z</dcterms:created>
  <dcterms:modified xsi:type="dcterms:W3CDTF">2023-04-15T19:51:00Z</dcterms:modified>
</cp:coreProperties>
</file>